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B165B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 xml:space="preserve">2 </w:t>
      </w:r>
      <w:r w:rsidR="00DB165B">
        <w:rPr>
          <w:sz w:val="20"/>
          <w:szCs w:val="20"/>
        </w:rPr>
        <w:t>Masterpieces of World</w:t>
      </w:r>
      <w:r w:rsidR="00FB69C2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B165B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DB165B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DB165B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DB165B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B165B" w:rsidP="00DB1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34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32412A"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32412A">
              <w:rPr>
                <w:sz w:val="20"/>
                <w:szCs w:val="20"/>
              </w:rPr>
              <w:t xml:space="preserve">research </w:t>
            </w:r>
            <w:r w:rsidR="008D292D">
              <w:rPr>
                <w:sz w:val="20"/>
                <w:szCs w:val="20"/>
              </w:rPr>
              <w:t>analy</w:t>
            </w:r>
            <w:r w:rsidR="0032412A">
              <w:rPr>
                <w:sz w:val="20"/>
                <w:szCs w:val="20"/>
              </w:rPr>
              <w:t>sis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32412A">
              <w:rPr>
                <w:sz w:val="20"/>
                <w:szCs w:val="20"/>
              </w:rPr>
              <w:t xml:space="preserve"> on a rubric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Students were able to use the appropriate patterns or organizing information in writing their 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DB1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DB165B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B165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5A1809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>analy</w:t>
            </w:r>
            <w:r w:rsidR="005A1809">
              <w:rPr>
                <w:sz w:val="20"/>
                <w:szCs w:val="20"/>
              </w:rPr>
              <w:t>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FB6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 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A1809">
              <w:rPr>
                <w:sz w:val="20"/>
                <w:szCs w:val="20"/>
              </w:rPr>
              <w:t>research analysis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B165B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DB165B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85%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D2934"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D2934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analysis</w:t>
            </w:r>
            <w:r w:rsidR="00DB165B">
              <w:rPr>
                <w:sz w:val="20"/>
                <w:szCs w:val="20"/>
              </w:rPr>
              <w:t xml:space="preserve">, </w:t>
            </w:r>
            <w:proofErr w:type="gramStart"/>
            <w:r w:rsidR="00DB165B">
              <w:rPr>
                <w:sz w:val="20"/>
                <w:szCs w:val="20"/>
              </w:rPr>
              <w:t xml:space="preserve">and 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proofErr w:type="gramEnd"/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B1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5D2934">
              <w:rPr>
                <w:sz w:val="20"/>
                <w:szCs w:val="20"/>
              </w:rPr>
              <w:t xml:space="preserve">85%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of 3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B1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FB69C2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achieving 3 or better </w:t>
            </w:r>
            <w:r w:rsidR="00DB165B">
              <w:rPr>
                <w:sz w:val="20"/>
                <w:szCs w:val="20"/>
              </w:rPr>
              <w:t>in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B165B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B165B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13D5F25E</Template>
  <TotalTime>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2021-05-05T14:53:00Z</dcterms:created>
  <dcterms:modified xsi:type="dcterms:W3CDTF">2021-05-05T14:53:00Z</dcterms:modified>
</cp:coreProperties>
</file>